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3780"/>
        <w:gridCol w:w="180"/>
        <w:gridCol w:w="3780"/>
      </w:tblGrid>
      <w:tr w:rsidR="0058576D" w14:paraId="0CCC4AA9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008E9A30" w14:textId="77777777" w:rsidR="0058576D" w:rsidRDefault="00C629B9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Jack Phillips, Jr.</w:t>
            </w:r>
          </w:p>
          <w:p w14:paraId="760E3929" w14:textId="77777777" w:rsidR="00C629B9" w:rsidRDefault="00C629B9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 Box 3363</w:t>
            </w:r>
          </w:p>
          <w:p w14:paraId="41D27884" w14:textId="1B231219" w:rsidR="00C629B9" w:rsidRDefault="00C629B9" w:rsidP="007A21E9">
            <w:pPr>
              <w:ind w:left="95" w:right="95"/>
            </w:pPr>
            <w:r>
              <w:rPr>
                <w:sz w:val="24"/>
                <w:szCs w:val="24"/>
              </w:rPr>
              <w:t>Arlington, TX  76007</w:t>
            </w:r>
          </w:p>
        </w:tc>
        <w:tc>
          <w:tcPr>
            <w:tcW w:w="180" w:type="dxa"/>
            <w:vAlign w:val="center"/>
          </w:tcPr>
          <w:p w14:paraId="426637D8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0FBA7A01" w14:textId="77777777" w:rsidR="0058576D" w:rsidRPr="00C629B9" w:rsidRDefault="00C629B9" w:rsidP="007A21E9">
            <w:pPr>
              <w:ind w:left="95" w:right="95"/>
              <w:rPr>
                <w:sz w:val="24"/>
                <w:szCs w:val="24"/>
              </w:rPr>
            </w:pPr>
            <w:r w:rsidRPr="00C629B9">
              <w:rPr>
                <w:sz w:val="24"/>
                <w:szCs w:val="24"/>
              </w:rPr>
              <w:t>John Strangmeier</w:t>
            </w:r>
          </w:p>
          <w:p w14:paraId="1AF3E498" w14:textId="77777777" w:rsidR="00C629B9" w:rsidRPr="00C629B9" w:rsidRDefault="00C629B9" w:rsidP="007A21E9">
            <w:pPr>
              <w:ind w:left="95" w:right="95"/>
              <w:rPr>
                <w:sz w:val="24"/>
                <w:szCs w:val="24"/>
              </w:rPr>
            </w:pPr>
            <w:r w:rsidRPr="00C629B9">
              <w:rPr>
                <w:sz w:val="24"/>
                <w:szCs w:val="24"/>
              </w:rPr>
              <w:t>1607 N Main</w:t>
            </w:r>
          </w:p>
          <w:p w14:paraId="6107BE5E" w14:textId="50FA3ED1" w:rsidR="00C629B9" w:rsidRDefault="00C629B9" w:rsidP="007A21E9">
            <w:pPr>
              <w:ind w:left="95" w:right="95"/>
            </w:pPr>
            <w:r w:rsidRPr="00C629B9">
              <w:rPr>
                <w:sz w:val="24"/>
                <w:szCs w:val="24"/>
              </w:rPr>
              <w:t>Highlands, TX  77562</w:t>
            </w:r>
          </w:p>
        </w:tc>
        <w:tc>
          <w:tcPr>
            <w:tcW w:w="180" w:type="dxa"/>
            <w:vAlign w:val="center"/>
          </w:tcPr>
          <w:p w14:paraId="011F190F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DEF8CB8" w14:textId="77777777" w:rsidR="0058576D" w:rsidRDefault="00C629B9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Ignacio Conejo</w:t>
            </w:r>
          </w:p>
          <w:p w14:paraId="3F7AC57B" w14:textId="77777777" w:rsidR="00C629B9" w:rsidRDefault="00C629B9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9108 Metz Ave.</w:t>
            </w:r>
          </w:p>
          <w:p w14:paraId="1576E217" w14:textId="12BECBB6" w:rsidR="00C629B9" w:rsidRDefault="00C629B9" w:rsidP="007A21E9">
            <w:pPr>
              <w:ind w:left="95" w:right="95"/>
            </w:pPr>
            <w:r>
              <w:rPr>
                <w:sz w:val="24"/>
                <w:szCs w:val="24"/>
              </w:rPr>
              <w:t>Dallas, TX  75232</w:t>
            </w:r>
          </w:p>
        </w:tc>
      </w:tr>
      <w:tr w:rsidR="0058576D" w14:paraId="277E4394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00BBA0F6" w14:textId="73A8162D" w:rsidR="00DA5A6C" w:rsidRDefault="00C629B9" w:rsidP="00FE120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Humberto &amp; Maria Huerta</w:t>
            </w:r>
          </w:p>
          <w:p w14:paraId="1267B4B0" w14:textId="0FFF0ABA" w:rsidR="00C629B9" w:rsidRDefault="00C629B9" w:rsidP="00FE120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6710 SW CR 2190</w:t>
            </w:r>
          </w:p>
          <w:p w14:paraId="464B350C" w14:textId="1B7322C0" w:rsidR="00C629B9" w:rsidRPr="0058576D" w:rsidRDefault="00C629B9" w:rsidP="00FE120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Richland, TX  76681</w:t>
            </w:r>
          </w:p>
          <w:p w14:paraId="5BACAF69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0AD23D25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3ACCF81" w14:textId="77777777" w:rsidR="0058576D" w:rsidRPr="00C629B9" w:rsidRDefault="00C629B9" w:rsidP="007A21E9">
            <w:pPr>
              <w:ind w:left="95" w:right="95"/>
              <w:rPr>
                <w:sz w:val="24"/>
                <w:szCs w:val="24"/>
              </w:rPr>
            </w:pPr>
            <w:r w:rsidRPr="00C629B9">
              <w:rPr>
                <w:sz w:val="24"/>
                <w:szCs w:val="24"/>
              </w:rPr>
              <w:t>Tom Settlemyer</w:t>
            </w:r>
          </w:p>
          <w:p w14:paraId="46DF8E49" w14:textId="77777777" w:rsidR="00C629B9" w:rsidRPr="00C629B9" w:rsidRDefault="00C629B9" w:rsidP="007A21E9">
            <w:pPr>
              <w:ind w:left="95" w:right="95"/>
              <w:rPr>
                <w:sz w:val="24"/>
                <w:szCs w:val="24"/>
              </w:rPr>
            </w:pPr>
            <w:r w:rsidRPr="00C629B9">
              <w:rPr>
                <w:sz w:val="24"/>
                <w:szCs w:val="24"/>
              </w:rPr>
              <w:t>14521 SW CR 2390</w:t>
            </w:r>
          </w:p>
          <w:p w14:paraId="22C14423" w14:textId="4E26B0F2" w:rsidR="00C629B9" w:rsidRDefault="00C629B9" w:rsidP="007A21E9">
            <w:pPr>
              <w:ind w:left="95" w:right="95"/>
            </w:pPr>
            <w:r w:rsidRPr="00C629B9">
              <w:rPr>
                <w:sz w:val="24"/>
                <w:szCs w:val="24"/>
              </w:rPr>
              <w:t>Wortham, TX  76693</w:t>
            </w:r>
          </w:p>
        </w:tc>
        <w:tc>
          <w:tcPr>
            <w:tcW w:w="180" w:type="dxa"/>
            <w:vAlign w:val="center"/>
          </w:tcPr>
          <w:p w14:paraId="6B5FB267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4E23F088" w14:textId="2BF42C6E" w:rsidR="007A21E9" w:rsidRDefault="00C629B9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Daniel Allen</w:t>
            </w:r>
          </w:p>
          <w:p w14:paraId="51594AE8" w14:textId="56C1F272" w:rsidR="00C629B9" w:rsidRDefault="00C629B9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c/o Debra Allen Life/Est.</w:t>
            </w:r>
          </w:p>
          <w:p w14:paraId="697EEC6F" w14:textId="3D046912" w:rsidR="00C629B9" w:rsidRDefault="00C629B9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14530 SW CR 2390</w:t>
            </w:r>
          </w:p>
          <w:p w14:paraId="6D3FB220" w14:textId="1571D807" w:rsidR="00C629B9" w:rsidRDefault="00C629B9" w:rsidP="007A21E9">
            <w:pPr>
              <w:ind w:left="95" w:right="95"/>
            </w:pPr>
            <w:r>
              <w:rPr>
                <w:sz w:val="24"/>
                <w:szCs w:val="24"/>
              </w:rPr>
              <w:t>Wortham, TX  76693</w:t>
            </w:r>
          </w:p>
          <w:p w14:paraId="05ABB653" w14:textId="77777777" w:rsidR="0058576D" w:rsidRDefault="0058576D" w:rsidP="0058576D">
            <w:pPr>
              <w:ind w:left="95" w:right="95"/>
            </w:pPr>
          </w:p>
        </w:tc>
      </w:tr>
      <w:tr w:rsidR="0058576D" w14:paraId="7A3C9EF0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73C589BB" w14:textId="5E6F5E19" w:rsidR="0058576D" w:rsidRDefault="00C629B9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Cherokee Capital Investors, Ltd.</w:t>
            </w:r>
          </w:p>
          <w:p w14:paraId="7179C3CA" w14:textId="4492A02A" w:rsidR="00C629B9" w:rsidRDefault="00C629B9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4633 Cherokee Trail</w:t>
            </w:r>
          </w:p>
          <w:p w14:paraId="481737AF" w14:textId="7E1B4530" w:rsidR="00C629B9" w:rsidRDefault="00C629B9" w:rsidP="007A21E9">
            <w:pPr>
              <w:ind w:left="95" w:right="95"/>
            </w:pPr>
            <w:r>
              <w:rPr>
                <w:sz w:val="24"/>
                <w:szCs w:val="24"/>
              </w:rPr>
              <w:t>Dallas, TX  75029</w:t>
            </w:r>
          </w:p>
          <w:p w14:paraId="7C41BE9F" w14:textId="77777777" w:rsidR="0058576D" w:rsidRDefault="0058576D" w:rsidP="0058576D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013AC4FD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59C66DD" w14:textId="77777777" w:rsidR="0058576D" w:rsidRDefault="00CC5964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Byron Zuniga</w:t>
            </w:r>
          </w:p>
          <w:p w14:paraId="5227DFC2" w14:textId="77777777" w:rsidR="00CC5964" w:rsidRDefault="00CC5964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 Grapevine Ln.</w:t>
            </w:r>
          </w:p>
          <w:p w14:paraId="54A81582" w14:textId="60C61820" w:rsidR="00CC5964" w:rsidRDefault="00CC5964" w:rsidP="007A21E9">
            <w:pPr>
              <w:ind w:left="95" w:right="95"/>
            </w:pPr>
            <w:r>
              <w:rPr>
                <w:sz w:val="24"/>
                <w:szCs w:val="24"/>
              </w:rPr>
              <w:t>Carrollton, TX  75007</w:t>
            </w:r>
          </w:p>
        </w:tc>
        <w:tc>
          <w:tcPr>
            <w:tcW w:w="180" w:type="dxa"/>
            <w:vAlign w:val="center"/>
          </w:tcPr>
          <w:p w14:paraId="4F4E080C" w14:textId="77777777" w:rsidR="0058576D" w:rsidRDefault="0058576D" w:rsidP="0058576D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088ED428" w14:textId="77777777" w:rsidR="007A21E9" w:rsidRDefault="007A21E9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Rose Mary Parmley</w:t>
            </w:r>
          </w:p>
          <w:p w14:paraId="6A6DC032" w14:textId="77777777" w:rsidR="007A21E9" w:rsidRDefault="007A21E9" w:rsidP="007A21E9">
            <w:pPr>
              <w:ind w:left="95" w:right="95"/>
              <w:rPr>
                <w:sz w:val="24"/>
                <w:szCs w:val="24"/>
              </w:rPr>
            </w:pPr>
            <w:r w:rsidRPr="00960061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</w:t>
            </w:r>
            <w:r w:rsidRPr="00960061">
              <w:rPr>
                <w:sz w:val="24"/>
                <w:szCs w:val="24"/>
              </w:rPr>
              <w:t xml:space="preserve"> Box 264</w:t>
            </w:r>
            <w:r w:rsidRPr="00960061">
              <w:rPr>
                <w:sz w:val="24"/>
                <w:szCs w:val="24"/>
              </w:rPr>
              <w:tab/>
            </w:r>
          </w:p>
          <w:p w14:paraId="67F3421F" w14:textId="0F732AD0" w:rsidR="0058576D" w:rsidRDefault="007A21E9" w:rsidP="007A21E9">
            <w:pPr>
              <w:ind w:left="95" w:right="95"/>
            </w:pPr>
            <w:r w:rsidRPr="00960061">
              <w:rPr>
                <w:sz w:val="24"/>
                <w:szCs w:val="24"/>
              </w:rPr>
              <w:t>Richland</w:t>
            </w:r>
            <w:r w:rsidRPr="00960061">
              <w:rPr>
                <w:sz w:val="24"/>
                <w:szCs w:val="24"/>
              </w:rPr>
              <w:tab/>
              <w:t>TX</w:t>
            </w:r>
            <w:r w:rsidRPr="00960061">
              <w:rPr>
                <w:sz w:val="24"/>
                <w:szCs w:val="24"/>
              </w:rPr>
              <w:tab/>
              <w:t>76681</w:t>
            </w:r>
          </w:p>
        </w:tc>
      </w:tr>
      <w:tr w:rsidR="0058576D" w14:paraId="4194127D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4DDE8FE5" w14:textId="77777777" w:rsidR="007A21E9" w:rsidRPr="00FA5155" w:rsidRDefault="007A21E9" w:rsidP="007A21E9">
            <w:pPr>
              <w:ind w:left="95" w:right="95"/>
              <w:rPr>
                <w:sz w:val="24"/>
                <w:szCs w:val="24"/>
              </w:rPr>
            </w:pPr>
            <w:r w:rsidRPr="00FA5155">
              <w:rPr>
                <w:sz w:val="24"/>
                <w:szCs w:val="24"/>
              </w:rPr>
              <w:t>Lonestar Framing LLC</w:t>
            </w:r>
          </w:p>
          <w:p w14:paraId="6E432466" w14:textId="77777777" w:rsidR="007A21E9" w:rsidRPr="00FA5155" w:rsidRDefault="007A21E9" w:rsidP="007A21E9">
            <w:pPr>
              <w:ind w:left="95" w:right="95"/>
              <w:rPr>
                <w:sz w:val="24"/>
                <w:szCs w:val="24"/>
              </w:rPr>
            </w:pPr>
            <w:r w:rsidRPr="00FA5155">
              <w:rPr>
                <w:sz w:val="24"/>
                <w:szCs w:val="24"/>
              </w:rPr>
              <w:t>2311 W Newton Cir</w:t>
            </w:r>
            <w:r w:rsidRPr="00FA5155">
              <w:rPr>
                <w:sz w:val="24"/>
                <w:szCs w:val="24"/>
              </w:rPr>
              <w:tab/>
            </w:r>
          </w:p>
          <w:p w14:paraId="326BEE55" w14:textId="20D83F96" w:rsidR="0058576D" w:rsidRPr="00FA5155" w:rsidRDefault="007A21E9" w:rsidP="007A21E9">
            <w:pPr>
              <w:ind w:left="95" w:right="95"/>
              <w:rPr>
                <w:sz w:val="24"/>
                <w:szCs w:val="24"/>
              </w:rPr>
            </w:pPr>
            <w:r w:rsidRPr="00FA5155">
              <w:rPr>
                <w:sz w:val="24"/>
                <w:szCs w:val="24"/>
              </w:rPr>
              <w:t>Irving</w:t>
            </w:r>
            <w:r w:rsidRPr="00FA5155">
              <w:rPr>
                <w:sz w:val="24"/>
                <w:szCs w:val="24"/>
              </w:rPr>
              <w:tab/>
              <w:t xml:space="preserve"> TX</w:t>
            </w:r>
            <w:r w:rsidRPr="00FA5155">
              <w:rPr>
                <w:sz w:val="24"/>
                <w:szCs w:val="24"/>
              </w:rPr>
              <w:tab/>
              <w:t>75062</w:t>
            </w:r>
          </w:p>
        </w:tc>
        <w:tc>
          <w:tcPr>
            <w:tcW w:w="180" w:type="dxa"/>
            <w:vAlign w:val="center"/>
          </w:tcPr>
          <w:p w14:paraId="71A2F497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1C50C96F" w14:textId="77777777" w:rsidR="007A21E9" w:rsidRPr="00FA5155" w:rsidRDefault="007A21E9" w:rsidP="007A21E9">
            <w:pPr>
              <w:ind w:left="95" w:right="95"/>
              <w:rPr>
                <w:sz w:val="24"/>
                <w:szCs w:val="24"/>
              </w:rPr>
            </w:pPr>
            <w:r w:rsidRPr="00FA5155">
              <w:rPr>
                <w:sz w:val="24"/>
                <w:szCs w:val="24"/>
              </w:rPr>
              <w:t>Abel Garcia</w:t>
            </w:r>
          </w:p>
          <w:p w14:paraId="624C746C" w14:textId="77777777" w:rsidR="007A21E9" w:rsidRPr="00FA5155" w:rsidRDefault="007A21E9" w:rsidP="007A21E9">
            <w:pPr>
              <w:ind w:left="95" w:right="95"/>
              <w:rPr>
                <w:sz w:val="24"/>
                <w:szCs w:val="24"/>
              </w:rPr>
            </w:pPr>
            <w:r w:rsidRPr="00FA5155">
              <w:rPr>
                <w:sz w:val="24"/>
                <w:szCs w:val="24"/>
              </w:rPr>
              <w:t>1145 Anderson St.</w:t>
            </w:r>
            <w:r w:rsidRPr="00FA5155">
              <w:rPr>
                <w:sz w:val="24"/>
                <w:szCs w:val="24"/>
              </w:rPr>
              <w:tab/>
            </w:r>
          </w:p>
          <w:p w14:paraId="1B15B37A" w14:textId="2A1B4FEB" w:rsidR="0058576D" w:rsidRPr="00FA5155" w:rsidRDefault="007A21E9" w:rsidP="007A21E9">
            <w:pPr>
              <w:ind w:left="95" w:right="95"/>
              <w:rPr>
                <w:sz w:val="24"/>
                <w:szCs w:val="24"/>
              </w:rPr>
            </w:pPr>
            <w:r w:rsidRPr="00FA5155">
              <w:rPr>
                <w:sz w:val="24"/>
                <w:szCs w:val="24"/>
              </w:rPr>
              <w:t>Irving</w:t>
            </w:r>
            <w:r w:rsidRPr="00FA5155">
              <w:rPr>
                <w:sz w:val="24"/>
                <w:szCs w:val="24"/>
              </w:rPr>
              <w:tab/>
              <w:t xml:space="preserve">  TX</w:t>
            </w:r>
            <w:r w:rsidRPr="00FA5155">
              <w:rPr>
                <w:sz w:val="24"/>
                <w:szCs w:val="24"/>
              </w:rPr>
              <w:tab/>
              <w:t>75062</w:t>
            </w:r>
          </w:p>
        </w:tc>
        <w:tc>
          <w:tcPr>
            <w:tcW w:w="180" w:type="dxa"/>
            <w:vAlign w:val="center"/>
          </w:tcPr>
          <w:p w14:paraId="2A93147B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6C11599B" w14:textId="77777777" w:rsidR="0058576D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Paul &amp; Lanelle Lake</w:t>
            </w:r>
          </w:p>
          <w:p w14:paraId="0BAA9140" w14:textId="77777777" w:rsidR="00FA5155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 Box 81</w:t>
            </w:r>
          </w:p>
          <w:p w14:paraId="2E7109DC" w14:textId="007B7D19" w:rsidR="00FA5155" w:rsidRPr="00FA5155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Richland, TX  76681</w:t>
            </w:r>
          </w:p>
        </w:tc>
      </w:tr>
      <w:tr w:rsidR="0058576D" w14:paraId="7A302902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6F5E66C3" w14:textId="77777777" w:rsidR="0058576D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Regulo &amp; Marcus Orocio</w:t>
            </w:r>
          </w:p>
          <w:p w14:paraId="237E9A8E" w14:textId="77777777" w:rsidR="00FA5155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7914 S Nassau Dr.</w:t>
            </w:r>
          </w:p>
          <w:p w14:paraId="30F15604" w14:textId="011448CC" w:rsidR="00FA5155" w:rsidRPr="00FA5155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Dallas, TX  75217</w:t>
            </w:r>
          </w:p>
        </w:tc>
        <w:tc>
          <w:tcPr>
            <w:tcW w:w="180" w:type="dxa"/>
            <w:vAlign w:val="center"/>
          </w:tcPr>
          <w:p w14:paraId="357DA83A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56DB2653" w14:textId="77777777" w:rsidR="00FA5155" w:rsidRDefault="00FA5155" w:rsidP="00FA5155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David &amp; Olga Gonzalez</w:t>
            </w:r>
          </w:p>
          <w:p w14:paraId="41B58D64" w14:textId="77777777" w:rsidR="00FA5155" w:rsidRDefault="00FA5155" w:rsidP="00FA5155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3517 Chihuahua</w:t>
            </w:r>
          </w:p>
          <w:p w14:paraId="04908BC3" w14:textId="43D34D5F" w:rsidR="00FA5155" w:rsidRPr="00FA5155" w:rsidRDefault="00FA5155" w:rsidP="00FA5155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Dallas, TX  75212</w:t>
            </w:r>
          </w:p>
        </w:tc>
        <w:tc>
          <w:tcPr>
            <w:tcW w:w="180" w:type="dxa"/>
            <w:vAlign w:val="center"/>
          </w:tcPr>
          <w:p w14:paraId="384E75E2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1F28CE1D" w14:textId="77777777" w:rsidR="0058576D" w:rsidRDefault="00FA5155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 Wayne Ramsey Jr.</w:t>
            </w:r>
          </w:p>
          <w:p w14:paraId="719527CF" w14:textId="77777777" w:rsidR="00FA5155" w:rsidRDefault="00FA5155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2341 Bois de Arc Ln.</w:t>
            </w:r>
          </w:p>
          <w:p w14:paraId="7725A4CC" w14:textId="7AFB7BC8" w:rsidR="00FA5155" w:rsidRPr="00FA5155" w:rsidRDefault="00FA5155" w:rsidP="007A21E9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Midlothian, TX  76065</w:t>
            </w:r>
          </w:p>
        </w:tc>
      </w:tr>
      <w:tr w:rsidR="0058576D" w14:paraId="6AFC6D40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34D69773" w14:textId="77777777" w:rsidR="0058576D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Lonzo &amp; Serena Wallace</w:t>
            </w:r>
          </w:p>
          <w:p w14:paraId="5E26F6A1" w14:textId="77777777" w:rsidR="00FA5155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2913 Edinburgh Dr.</w:t>
            </w:r>
          </w:p>
          <w:p w14:paraId="6AC67D03" w14:textId="6EDC12AE" w:rsidR="00FA5155" w:rsidRPr="00FA5155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Edmond, OK  73013</w:t>
            </w:r>
          </w:p>
        </w:tc>
        <w:tc>
          <w:tcPr>
            <w:tcW w:w="180" w:type="dxa"/>
            <w:vAlign w:val="center"/>
          </w:tcPr>
          <w:p w14:paraId="5BB6B9AD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208838B8" w14:textId="77777777" w:rsidR="0058576D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Roberto &amp; Deborah Vasquez</w:t>
            </w:r>
          </w:p>
          <w:p w14:paraId="2394F6D0" w14:textId="77777777" w:rsidR="00FA5155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8003 Broken branch Dr.</w:t>
            </w:r>
          </w:p>
          <w:p w14:paraId="337B1308" w14:textId="43508017" w:rsidR="00FA5155" w:rsidRPr="00FA5155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Round Rock, TX  78681</w:t>
            </w:r>
          </w:p>
        </w:tc>
        <w:tc>
          <w:tcPr>
            <w:tcW w:w="180" w:type="dxa"/>
            <w:vAlign w:val="center"/>
          </w:tcPr>
          <w:p w14:paraId="1395F71F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5A8F224A" w14:textId="77777777" w:rsidR="0058576D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Kathy Berns</w:t>
            </w:r>
          </w:p>
          <w:p w14:paraId="353D5D8B" w14:textId="77777777" w:rsidR="00FA5155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15971 SW CR 2383</w:t>
            </w:r>
          </w:p>
          <w:p w14:paraId="5F877766" w14:textId="32A6B6D1" w:rsidR="00FA5155" w:rsidRPr="00FA5155" w:rsidRDefault="00FA5155" w:rsidP="0058576D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Wortham, TX  76693</w:t>
            </w:r>
          </w:p>
        </w:tc>
      </w:tr>
      <w:tr w:rsidR="0058576D" w14:paraId="62A9D251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69EF8A3E" w14:textId="77777777" w:rsidR="0058576D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Cherokee Capital Investors, Ltd</w:t>
            </w:r>
          </w:p>
          <w:p w14:paraId="5AD2F12B" w14:textId="77777777" w:rsid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4633 Cherokee</w:t>
            </w:r>
          </w:p>
          <w:p w14:paraId="20123BCC" w14:textId="6502C2CC" w:rsidR="00FA5155" w:rsidRP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Dallas, TX  75029</w:t>
            </w:r>
          </w:p>
        </w:tc>
        <w:tc>
          <w:tcPr>
            <w:tcW w:w="180" w:type="dxa"/>
            <w:vAlign w:val="center"/>
          </w:tcPr>
          <w:p w14:paraId="768CB4BB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3C22F3CC" w14:textId="77777777" w:rsidR="0058576D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Donald &amp; Rosemary Bell</w:t>
            </w:r>
          </w:p>
          <w:p w14:paraId="51E5B67B" w14:textId="77777777" w:rsid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1046 SW CR 2348</w:t>
            </w:r>
          </w:p>
          <w:p w14:paraId="56FDD1C2" w14:textId="75B3988D" w:rsidR="00FA5155" w:rsidRP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Richland, TX  76681</w:t>
            </w:r>
          </w:p>
        </w:tc>
        <w:tc>
          <w:tcPr>
            <w:tcW w:w="180" w:type="dxa"/>
            <w:vAlign w:val="center"/>
          </w:tcPr>
          <w:p w14:paraId="6264EB13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05753440" w14:textId="77777777" w:rsidR="0058576D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Galen Samford</w:t>
            </w:r>
          </w:p>
          <w:p w14:paraId="364269B5" w14:textId="77777777" w:rsid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 Lynnie Pennie</w:t>
            </w:r>
          </w:p>
          <w:p w14:paraId="472B495A" w14:textId="27EC4AF6" w:rsidR="00FA5155" w:rsidRP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Midlothian, TX  76065</w:t>
            </w:r>
          </w:p>
        </w:tc>
      </w:tr>
      <w:tr w:rsidR="0058576D" w14:paraId="057E7B00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5AA49308" w14:textId="77777777" w:rsidR="0058576D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Jimmi Jackson</w:t>
            </w:r>
          </w:p>
          <w:p w14:paraId="4BCE429E" w14:textId="77777777" w:rsid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12105 State Hwy 14</w:t>
            </w:r>
          </w:p>
          <w:p w14:paraId="28D0A959" w14:textId="530A7EB0" w:rsidR="00FA5155" w:rsidRP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Richland, TX  76681</w:t>
            </w:r>
          </w:p>
        </w:tc>
        <w:tc>
          <w:tcPr>
            <w:tcW w:w="180" w:type="dxa"/>
            <w:vAlign w:val="center"/>
          </w:tcPr>
          <w:p w14:paraId="67FD75A0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4F2117A0" w14:textId="77777777" w:rsidR="0058576D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Larry D Kennaley</w:t>
            </w:r>
          </w:p>
          <w:p w14:paraId="1802E1CF" w14:textId="77777777" w:rsid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 S 3</w:t>
            </w:r>
            <w:r w:rsidRPr="00FA5155">
              <w:rPr>
                <w:sz w:val="24"/>
                <w:szCs w:val="24"/>
                <w:vertAlign w:val="superscript"/>
              </w:rPr>
              <w:t>rd</w:t>
            </w:r>
            <w:r>
              <w:rPr>
                <w:sz w:val="24"/>
                <w:szCs w:val="24"/>
              </w:rPr>
              <w:t xml:space="preserve"> St.</w:t>
            </w:r>
          </w:p>
          <w:p w14:paraId="5E207C45" w14:textId="06F9BB45" w:rsidR="00FA5155" w:rsidRP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Midlothian, TX  76065</w:t>
            </w:r>
          </w:p>
        </w:tc>
        <w:tc>
          <w:tcPr>
            <w:tcW w:w="180" w:type="dxa"/>
            <w:vAlign w:val="center"/>
          </w:tcPr>
          <w:p w14:paraId="1F4C5E71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17649B27" w14:textId="77777777" w:rsidR="0058576D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Walter Duffie</w:t>
            </w:r>
          </w:p>
          <w:p w14:paraId="3695958C" w14:textId="77777777" w:rsid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 Box 223</w:t>
            </w:r>
          </w:p>
          <w:p w14:paraId="1FAE8705" w14:textId="467F21D3" w:rsidR="00FA5155" w:rsidRP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Richland, TX  76681</w:t>
            </w:r>
          </w:p>
        </w:tc>
      </w:tr>
      <w:tr w:rsidR="0058576D" w14:paraId="37C21A4E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2F98A5EF" w14:textId="77777777" w:rsidR="0058576D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Thomas Scheurer</w:t>
            </w:r>
          </w:p>
          <w:p w14:paraId="5DEAD127" w14:textId="77777777" w:rsid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 James Dr.</w:t>
            </w:r>
          </w:p>
          <w:p w14:paraId="489C748E" w14:textId="48551493" w:rsidR="00FA5155" w:rsidRP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Richardson, TX  75080</w:t>
            </w:r>
          </w:p>
        </w:tc>
        <w:tc>
          <w:tcPr>
            <w:tcW w:w="180" w:type="dxa"/>
            <w:vAlign w:val="center"/>
          </w:tcPr>
          <w:p w14:paraId="353046C6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06FF3C6C" w14:textId="77777777" w:rsidR="0058576D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 Clark, Jr., Trustee</w:t>
            </w:r>
          </w:p>
          <w:p w14:paraId="15551D24" w14:textId="77777777" w:rsid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5010 Golden Brook Ln.</w:t>
            </w:r>
          </w:p>
          <w:p w14:paraId="024EFB3C" w14:textId="3D44C99E" w:rsidR="00FA5155" w:rsidRP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Katy, TX  77450</w:t>
            </w:r>
          </w:p>
        </w:tc>
        <w:tc>
          <w:tcPr>
            <w:tcW w:w="180" w:type="dxa"/>
            <w:vAlign w:val="center"/>
          </w:tcPr>
          <w:p w14:paraId="2B08E2AC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6C492065" w14:textId="77777777" w:rsidR="0058576D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Gregory Green</w:t>
            </w:r>
          </w:p>
          <w:p w14:paraId="3AF2591F" w14:textId="77777777" w:rsid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 County Road 352</w:t>
            </w:r>
          </w:p>
          <w:p w14:paraId="70278910" w14:textId="11E52377" w:rsidR="00FA5155" w:rsidRP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Palacios, TX  77465</w:t>
            </w:r>
          </w:p>
        </w:tc>
      </w:tr>
      <w:tr w:rsidR="0058576D" w14:paraId="7805E617" w14:textId="77777777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69CEE1D8" w14:textId="77777777" w:rsidR="0058576D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Justin Underwood</w:t>
            </w:r>
          </w:p>
          <w:p w14:paraId="2044A0A5" w14:textId="77777777" w:rsid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6825 SW CR 2400</w:t>
            </w:r>
          </w:p>
          <w:p w14:paraId="43586F92" w14:textId="52D46372" w:rsidR="00FA5155" w:rsidRP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Wortham, TX  76693</w:t>
            </w:r>
          </w:p>
        </w:tc>
        <w:tc>
          <w:tcPr>
            <w:tcW w:w="180" w:type="dxa"/>
            <w:vAlign w:val="center"/>
          </w:tcPr>
          <w:p w14:paraId="32BD1932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12B33F84" w14:textId="77777777" w:rsidR="0058576D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Currie Pin Oak Creek Ranch</w:t>
            </w:r>
          </w:p>
          <w:p w14:paraId="16C57890" w14:textId="77777777" w:rsid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 Box 190</w:t>
            </w:r>
          </w:p>
          <w:p w14:paraId="70D28153" w14:textId="43515A67" w:rsidR="00FA5155" w:rsidRP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Buffalo, TX  75831</w:t>
            </w:r>
          </w:p>
        </w:tc>
        <w:tc>
          <w:tcPr>
            <w:tcW w:w="180" w:type="dxa"/>
            <w:vAlign w:val="center"/>
          </w:tcPr>
          <w:p w14:paraId="56B84A48" w14:textId="77777777" w:rsidR="0058576D" w:rsidRPr="00FA5155" w:rsidRDefault="0058576D" w:rsidP="0058576D">
            <w:pPr>
              <w:ind w:left="95" w:right="95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6A970F3D" w14:textId="77777777" w:rsidR="0058576D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Arthur Castillo</w:t>
            </w:r>
          </w:p>
          <w:p w14:paraId="6F116A52" w14:textId="77777777" w:rsid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6705 SW CR 2400</w:t>
            </w:r>
          </w:p>
          <w:p w14:paraId="7F12319A" w14:textId="65D8C5C2" w:rsidR="00FA5155" w:rsidRPr="00FA5155" w:rsidRDefault="00FA5155" w:rsidP="00BE06A4">
            <w:pPr>
              <w:ind w:left="95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Wortham, TX  76693</w:t>
            </w:r>
          </w:p>
        </w:tc>
      </w:tr>
    </w:tbl>
    <w:p w14:paraId="1558F805" w14:textId="77777777" w:rsidR="0058576D" w:rsidRPr="0058576D" w:rsidRDefault="0058576D">
      <w:pPr>
        <w:rPr>
          <w:vanish/>
        </w:rPr>
      </w:pPr>
    </w:p>
    <w:sectPr w:rsidR="0058576D" w:rsidRPr="0058576D" w:rsidSect="0058576D">
      <w:type w:val="continuous"/>
      <w:pgSz w:w="12240" w:h="15840"/>
      <w:pgMar w:top="720" w:right="272" w:bottom="0" w:left="27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dataType w:val="textFile"/>
    <w:activeRecord w:val="-1"/>
    <w:odso/>
  </w:mailMerge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76D"/>
    <w:rsid w:val="00051623"/>
    <w:rsid w:val="00265EDD"/>
    <w:rsid w:val="0058576D"/>
    <w:rsid w:val="005D2442"/>
    <w:rsid w:val="007A21E9"/>
    <w:rsid w:val="008C00AD"/>
    <w:rsid w:val="00960061"/>
    <w:rsid w:val="00BE06A4"/>
    <w:rsid w:val="00C629B9"/>
    <w:rsid w:val="00CC5964"/>
    <w:rsid w:val="00DA5A6C"/>
    <w:rsid w:val="00DF004C"/>
    <w:rsid w:val="00FA5155"/>
    <w:rsid w:val="00FE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8487C"/>
  <w15:chartTrackingRefBased/>
  <w15:docId w15:val="{77674B3C-8C8D-4123-8826-061A82E9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12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2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LABEL.WI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LABEL</Template>
  <TotalTime>29</TotalTime>
  <Pages>1</Pages>
  <Words>288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Tommy Holloway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Tommy Holloway</dc:title>
  <dc:subject/>
  <dc:creator>Microsoft Corp.</dc:creator>
  <cp:keywords/>
  <dc:description/>
  <cp:lastModifiedBy>Sharon Settlemyer</cp:lastModifiedBy>
  <cp:revision>3</cp:revision>
  <cp:lastPrinted>2020-03-10T17:29:00Z</cp:lastPrinted>
  <dcterms:created xsi:type="dcterms:W3CDTF">2020-07-28T22:13:00Z</dcterms:created>
  <dcterms:modified xsi:type="dcterms:W3CDTF">2020-07-28T22:35:00Z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2000091800</vt:i4>
  </property>
  <property fmtid="{D5CDD505-2E9C-101B-9397-08002B2CF9AE}" pid="4" name="LCID">
    <vt:i4>1033</vt:i4>
  </property>
</Properties>
</file>